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8440EF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8440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8440E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8440E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8440E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8440E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8440E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8440EF">
        <w:rPr>
          <w:b w:val="0"/>
        </w:rPr>
        <w:t xml:space="preserve"> 46/2307-21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8440EF" w:rsidP="00232C8F">
            <w:r>
              <w:t>Преподаватель (информатики)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8440EF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8440EF" w:rsidRPr="008440EF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8440EF" w:rsidRPr="008440EF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8440EF" w:rsidRPr="008440EF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8440EF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8440EF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8440EF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8440EF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8440EF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8440EF" w:rsidP="00BA30DE">
            <w:pPr>
              <w:jc w:val="center"/>
            </w:pPr>
            <w:r>
              <w:t>142-937-264 73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8440E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440EF" w:rsidRDefault="008440E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40EF" w:rsidRPr="00D15B1E" w:rsidRDefault="008440EF" w:rsidP="00AD14A4">
            <w:pPr>
              <w:rPr>
                <w:rStyle w:val="a7"/>
              </w:rPr>
            </w:pPr>
          </w:p>
        </w:tc>
      </w:tr>
      <w:tr w:rsidR="008440E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440EF" w:rsidRDefault="008440E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40EF" w:rsidRPr="00D15B1E" w:rsidRDefault="008440EF" w:rsidP="00AD14A4">
            <w:pPr>
              <w:rPr>
                <w:rStyle w:val="a7"/>
              </w:rPr>
            </w:pPr>
          </w:p>
        </w:tc>
      </w:tr>
      <w:tr w:rsidR="008440E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440EF" w:rsidRDefault="008440E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40EF" w:rsidRPr="00D15B1E" w:rsidRDefault="008440EF" w:rsidP="00AD14A4">
            <w:pPr>
              <w:rPr>
                <w:rStyle w:val="a7"/>
              </w:rPr>
            </w:pPr>
          </w:p>
        </w:tc>
      </w:tr>
      <w:tr w:rsidR="008440E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440EF" w:rsidRDefault="008440E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40EF" w:rsidRPr="00D15B1E" w:rsidRDefault="008440EF" w:rsidP="00AD14A4">
            <w:pPr>
              <w:rPr>
                <w:rStyle w:val="a7"/>
              </w:rPr>
            </w:pPr>
          </w:p>
        </w:tc>
      </w:tr>
      <w:tr w:rsidR="008440E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440EF" w:rsidRDefault="008440E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40EF" w:rsidRPr="00D15B1E" w:rsidRDefault="008440EF" w:rsidP="00AD14A4">
            <w:pPr>
              <w:rPr>
                <w:rStyle w:val="a7"/>
              </w:rPr>
            </w:pPr>
          </w:p>
        </w:tc>
      </w:tr>
      <w:tr w:rsidR="008440E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440EF" w:rsidRDefault="008440E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40EF" w:rsidRPr="00D15B1E" w:rsidRDefault="008440EF" w:rsidP="00AD14A4">
            <w:pPr>
              <w:rPr>
                <w:rStyle w:val="a7"/>
              </w:rPr>
            </w:pPr>
          </w:p>
        </w:tc>
      </w:tr>
      <w:tr w:rsidR="008440E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440EF" w:rsidRDefault="008440E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40EF" w:rsidRPr="00D15B1E" w:rsidRDefault="008440EF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8440EF" w:rsidRPr="008440EF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8440EF" w:rsidRPr="008440EF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3C18FD" w:rsidRDefault="003C18FD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033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033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033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033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033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033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033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033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033E6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033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033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033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033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033E6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033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033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033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F033E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033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440E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440E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440E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440E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440E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440E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440E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F033E6" w:rsidRPr="00F033E6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F033E6" w:rsidRPr="00F033E6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440EF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440EF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8440EF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8440E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440EF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440EF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8440E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8440EF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(дата)</w:t>
            </w: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(дата)</w:t>
            </w: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(дата)</w:t>
            </w: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(дата)</w:t>
            </w: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(дата)</w:t>
            </w: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(дата)</w:t>
            </w: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033E6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033E6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8440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8440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8440EF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40EF" w:rsidRPr="008440EF" w:rsidRDefault="008440EF" w:rsidP="00EF07A3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(дата)</w:t>
            </w: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40EF" w:rsidRPr="008440EF" w:rsidRDefault="008440EF" w:rsidP="00EF07A3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(дата)</w:t>
            </w: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40EF" w:rsidRPr="008440EF" w:rsidRDefault="008440EF" w:rsidP="00EF07A3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(дата)</w:t>
            </w: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40EF" w:rsidRPr="008440EF" w:rsidRDefault="008440EF" w:rsidP="00EF07A3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(дата)</w:t>
            </w: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40EF" w:rsidRPr="008440EF" w:rsidRDefault="008440EF" w:rsidP="00EF07A3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(дата)</w:t>
            </w: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40EF" w:rsidRPr="008440EF" w:rsidRDefault="008440EF" w:rsidP="00EF07A3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(дата)</w:t>
            </w: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0EF" w:rsidRPr="008440EF" w:rsidRDefault="008440EF" w:rsidP="004E51DC">
            <w:pPr>
              <w:pStyle w:val="a8"/>
            </w:pPr>
          </w:p>
        </w:tc>
      </w:tr>
      <w:tr w:rsidR="008440EF" w:rsidRPr="008440EF" w:rsidTr="008440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40EF" w:rsidRPr="008440EF" w:rsidRDefault="008440EF" w:rsidP="00EF07A3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40EF" w:rsidRPr="008440EF" w:rsidRDefault="008440EF" w:rsidP="004E51DC">
            <w:pPr>
              <w:pStyle w:val="a8"/>
              <w:rPr>
                <w:vertAlign w:val="superscript"/>
              </w:rPr>
            </w:pPr>
            <w:r w:rsidRPr="008440EF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8440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46/2307-21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F033E6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F033E6" w:rsidRPr="00F033E6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46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46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D4A6472A43CF4B40A50C88B1EBAE212B"/>
    <w:docVar w:name="rm_id" w:val="6749"/>
    <w:docVar w:name="rm_name" w:val="                                          "/>
    <w:docVar w:name="rm_number" w:val=" 46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0D4C38"/>
    <w:rsid w:val="000F5894"/>
    <w:rsid w:val="00110025"/>
    <w:rsid w:val="001429B1"/>
    <w:rsid w:val="00145419"/>
    <w:rsid w:val="001456F8"/>
    <w:rsid w:val="0015635F"/>
    <w:rsid w:val="001607C8"/>
    <w:rsid w:val="00175CA2"/>
    <w:rsid w:val="00177F3D"/>
    <w:rsid w:val="001C5740"/>
    <w:rsid w:val="001F4D8D"/>
    <w:rsid w:val="00232C8F"/>
    <w:rsid w:val="00234932"/>
    <w:rsid w:val="00244615"/>
    <w:rsid w:val="002A0605"/>
    <w:rsid w:val="002E1A53"/>
    <w:rsid w:val="002E55C6"/>
    <w:rsid w:val="00305B2F"/>
    <w:rsid w:val="00367816"/>
    <w:rsid w:val="003876C3"/>
    <w:rsid w:val="00392428"/>
    <w:rsid w:val="003B0826"/>
    <w:rsid w:val="003C18FD"/>
    <w:rsid w:val="003C24DB"/>
    <w:rsid w:val="003C5C39"/>
    <w:rsid w:val="0040104A"/>
    <w:rsid w:val="00402CAC"/>
    <w:rsid w:val="00411125"/>
    <w:rsid w:val="004205DB"/>
    <w:rsid w:val="0044138A"/>
    <w:rsid w:val="00444410"/>
    <w:rsid w:val="00481C22"/>
    <w:rsid w:val="004838F0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91233"/>
    <w:rsid w:val="007A4C5E"/>
    <w:rsid w:val="007D1852"/>
    <w:rsid w:val="007D2CEA"/>
    <w:rsid w:val="007E5490"/>
    <w:rsid w:val="00835248"/>
    <w:rsid w:val="008440EF"/>
    <w:rsid w:val="00883461"/>
    <w:rsid w:val="008E68DE"/>
    <w:rsid w:val="008E70C1"/>
    <w:rsid w:val="0090588D"/>
    <w:rsid w:val="00920DB5"/>
    <w:rsid w:val="0092778A"/>
    <w:rsid w:val="00967790"/>
    <w:rsid w:val="00970B98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C73BD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3307"/>
    <w:rsid w:val="00D135E0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EF53CC"/>
    <w:rsid w:val="00F033E6"/>
    <w:rsid w:val="00F13F9A"/>
    <w:rsid w:val="00F15977"/>
    <w:rsid w:val="00F31AF6"/>
    <w:rsid w:val="00F42313"/>
    <w:rsid w:val="00F4249F"/>
    <w:rsid w:val="00F60342"/>
    <w:rsid w:val="00F751F7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2022-02-18T01:19:00Z</dcterms:created>
  <dcterms:modified xsi:type="dcterms:W3CDTF">2022-02-18T08:23:00Z</dcterms:modified>
</cp:coreProperties>
</file>